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274AD" w:rsidTr="009274AD" w14:paraId="273F3E3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4AD" w:rsidRDefault="009274AD" w14:paraId="1F07CEAD" w14:textId="20FF4EC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4AD" w:rsidRDefault="009274AD" w14:paraId="09908A2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274AD" w:rsidRDefault="009274AD" w14:paraId="0911DD8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274AD" w:rsidRDefault="009274AD" w14:paraId="0D6D581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274AD" w:rsidRDefault="009274AD" w14:paraId="36D868F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274AD" w:rsidP="009274AD" w:rsidRDefault="009274AD" w14:paraId="4043B60D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274AD" w:rsidP="009274AD" w:rsidRDefault="009274AD" w14:paraId="00ABEF4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274AD" w:rsidP="009274AD" w:rsidRDefault="009274AD" w14:paraId="5F077FD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St-2649/2019</w:t>
      </w:r>
    </w:p>
    <w:p w:rsidR="009274AD" w:rsidP="009274AD" w:rsidRDefault="009274AD" w14:paraId="3DC0170D" w14:textId="77777777">
      <w:pPr>
        <w:tabs>
          <w:tab w:val="left" w:pos="709"/>
        </w:tabs>
      </w:pPr>
      <w:r>
        <w:t xml:space="preserve"> </w:t>
      </w:r>
    </w:p>
    <w:p w:rsidR="009274AD" w:rsidP="009274AD" w:rsidRDefault="009274AD" w14:paraId="0D4118A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274AD" w:rsidP="009274AD" w:rsidRDefault="009274AD" w14:paraId="155B8AB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274AD" w:rsidP="009274AD" w:rsidRDefault="009274AD" w14:paraId="73E59CB1" w14:textId="77777777">
      <w:pPr>
        <w:tabs>
          <w:tab w:val="left" w:pos="709"/>
        </w:tabs>
      </w:pPr>
    </w:p>
    <w:p w:rsidR="009274AD" w:rsidP="009274AD" w:rsidRDefault="009274AD" w14:paraId="4AB9291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274AD" w:rsidP="009274AD" w:rsidRDefault="009274AD" w14:paraId="3C6920E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274AD" w:rsidP="009274AD" w:rsidRDefault="009274AD" w14:paraId="282032CF" w14:textId="77777777">
      <w:pPr>
        <w:tabs>
          <w:tab w:val="left" w:pos="709"/>
        </w:tabs>
      </w:pPr>
    </w:p>
    <w:p w:rsidR="009274AD" w:rsidP="009274AD" w:rsidRDefault="009274AD" w14:paraId="7649F07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274AD" w:rsidP="009274AD" w:rsidRDefault="009274AD" w14:paraId="0D9AC0B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274AD" w:rsidP="009274AD" w:rsidRDefault="009274AD" w14:paraId="04E05B9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274AD" w:rsidP="009274AD" w:rsidRDefault="009274AD" w14:paraId="2E26764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274AD" w:rsidP="009274AD" w:rsidRDefault="009274AD" w14:paraId="1494C4D6" w14:textId="77777777">
      <w:pPr>
        <w:tabs>
          <w:tab w:val="left" w:pos="709"/>
        </w:tabs>
      </w:pPr>
    </w:p>
    <w:p w:rsidR="009274AD" w:rsidP="009274AD" w:rsidRDefault="009274AD" w14:paraId="2A4FF1F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274AD" w:rsidP="009274AD" w:rsidRDefault="009274AD" w14:paraId="5801D78F" w14:textId="77777777">
      <w:pPr>
        <w:tabs>
          <w:tab w:val="left" w:pos="709"/>
        </w:tabs>
        <w:jc w:val="both"/>
      </w:pPr>
    </w:p>
    <w:p w:rsidR="009274AD" w:rsidP="009274AD" w:rsidRDefault="009274AD" w14:paraId="59B77272" w14:textId="77777777">
      <w:pPr>
        <w:tabs>
          <w:tab w:val="left" w:pos="709"/>
        </w:tabs>
      </w:pPr>
      <w:r>
        <w:t xml:space="preserve"> </w:t>
      </w:r>
      <w:r>
        <w:tab/>
        <w:t>17. St-2649/2019</w:t>
      </w:r>
    </w:p>
    <w:p w:rsidR="009274AD" w:rsidP="009274AD" w:rsidRDefault="009274AD" w14:paraId="6DAE7606" w14:textId="77777777">
      <w:pPr>
        <w:tabs>
          <w:tab w:val="left" w:pos="709"/>
        </w:tabs>
      </w:pPr>
    </w:p>
    <w:p w:rsidR="009274AD" w:rsidP="009274AD" w:rsidRDefault="009274AD" w14:paraId="58F2B29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274AD" w:rsidP="009274AD" w:rsidRDefault="009274AD" w14:paraId="71BB73E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274AD" w:rsidP="009274AD" w:rsidRDefault="009274AD" w14:paraId="3F5B0FB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9274AD" w:rsidP="009274AD" w:rsidRDefault="009274AD" w14:paraId="23776176" w14:textId="77777777">
      <w:pPr>
        <w:tabs>
          <w:tab w:val="left" w:pos="709"/>
        </w:tabs>
        <w:ind w:firstLine="708"/>
        <w:jc w:val="both"/>
      </w:pPr>
    </w:p>
    <w:p w:rsidR="009274AD" w:rsidP="009274AD" w:rsidRDefault="009274AD" w14:paraId="35E2AE41" w14:textId="77777777">
      <w:pPr>
        <w:tabs>
          <w:tab w:val="left" w:pos="709"/>
        </w:tabs>
        <w:jc w:val="both"/>
      </w:pPr>
      <w:r>
        <w:t xml:space="preserve">protiv </w:t>
      </w:r>
    </w:p>
    <w:p w:rsidR="009274AD" w:rsidP="009274AD" w:rsidRDefault="009274AD" w14:paraId="5443CAE7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274AD" w:rsidP="009274AD" w:rsidRDefault="009274AD" w14:paraId="47CBF136" w14:textId="77777777">
      <w:pPr>
        <w:tabs>
          <w:tab w:val="left" w:pos="709"/>
        </w:tabs>
        <w:ind w:left="708"/>
        <w:jc w:val="both"/>
      </w:pPr>
      <w:r>
        <w:tab/>
        <w:t>VODE MOSLAVINE d.o.o., Ivanić-Grad, Ulica Ruža 41, OIB: 40322877343</w:t>
      </w:r>
    </w:p>
    <w:p w:rsidR="009274AD" w:rsidP="009274AD" w:rsidRDefault="009274AD" w14:paraId="75F170AB" w14:textId="77777777">
      <w:pPr>
        <w:tabs>
          <w:tab w:val="left" w:pos="709"/>
        </w:tabs>
        <w:ind w:left="708"/>
        <w:jc w:val="both"/>
      </w:pPr>
    </w:p>
    <w:p w:rsidR="009274AD" w:rsidP="009274AD" w:rsidRDefault="009274AD" w14:paraId="4A7C37F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274AD" w:rsidP="009274AD" w:rsidRDefault="009274AD" w14:paraId="1A7C1BDC" w14:textId="77777777">
      <w:pPr>
        <w:tabs>
          <w:tab w:val="left" w:pos="709"/>
        </w:tabs>
        <w:jc w:val="both"/>
      </w:pPr>
    </w:p>
    <w:p w:rsidR="009274AD" w:rsidP="009274AD" w:rsidRDefault="009274AD" w14:paraId="26457694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274AD" w:rsidP="009274AD" w:rsidRDefault="009274AD" w14:paraId="51E2D352" w14:textId="77777777">
      <w:pPr>
        <w:tabs>
          <w:tab w:val="left" w:pos="709"/>
        </w:tabs>
      </w:pPr>
    </w:p>
    <w:p w:rsidR="009274AD" w:rsidP="009274AD" w:rsidRDefault="009274AD" w14:paraId="05D1DC8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274AD" w:rsidP="009274AD" w:rsidRDefault="009274AD" w14:paraId="5F065540" w14:textId="77777777">
      <w:pPr>
        <w:tabs>
          <w:tab w:val="left" w:pos="709"/>
        </w:tabs>
      </w:pPr>
    </w:p>
    <w:p w:rsidR="009274AD" w:rsidP="009274AD" w:rsidRDefault="009274AD" w14:paraId="11015E2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274AD" w:rsidP="009274AD" w:rsidRDefault="009274AD" w14:paraId="7C85D93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274AD" w:rsidP="009274AD" w:rsidRDefault="009274AD" w14:paraId="35EA9455" w14:textId="77777777">
      <w:pPr>
        <w:tabs>
          <w:tab w:val="left" w:pos="709"/>
        </w:tabs>
      </w:pPr>
    </w:p>
    <w:p w:rsidR="009274AD" w:rsidP="009274AD" w:rsidRDefault="009274AD" w14:paraId="03493EB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10E05C" w14:textId="0A10E05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274A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274A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274AD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274AD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274AD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274AD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274AD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74A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274AD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7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4AD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4AD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4AD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4AD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274AD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4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4A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309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2649</izvorni_sadrzaj>
    <derivirana_varijabla naziv="DomainObject.Predmet.Broj_1">2649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listopada 2019.</izvorni_sadrzaj>
    <derivirana_varijabla naziv="DomainObject.Predmet.DatumIzradeOptuznogAkta_1">25. listopada 2019.</derivirana_varijabla>
  </DomainObject.Predmet.DatumIzradeOptuznogAkta>
  <DomainObject.Predmet.DatumIzradeOptuznogAktaFormated>
    <izvorni_sadrzaj>25.10.2019.</izvorni_sadrzaj>
    <derivirana_varijabla naziv="DomainObject.Predmet.DatumIzradeOptuznogAktaFormated_1">25.10.2019.</derivirana_varijabla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listopada 2019.</izvorni_sadrzaj>
    <derivirana_varijabla naziv="DomainObject.Predmet.DatumPrimitkaOptuznogAkta_1">25.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St-2649/2019</izvorni_sadrzaj>
    <derivirana_varijabla naziv="DomainObject.Predmet.OznakaBroj_1">St-2649/2019</derivirana_varijabla>
  </DomainObject.Predmet.OznakaBroj>
  <DomainObject.Predmet.OznakaBrojOptuznogAkta>
    <izvorni_sadrzaj>04-06-19-4638</izvorni_sadrzaj>
    <derivirana_varijabla naziv="DomainObject.Predmet.OznakaBrojOptuznogAkta_1">04-06-19-4638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VODE MOSLAVINE d.o.o.</izvorni_sadrzaj>
    <derivirana_varijabla naziv="DomainObject.Predmet.ProtustrankaFormated_1">  VODE MOSLAVINE d.o.o.</derivirana_varijabla>
  </DomainObject.Predmet.ProtustrankaFormated>
  <DomainObject.Predmet.ProtustrankaFormatedOIB>
    <izvorni_sadrzaj>  VODE MOSLAVINE d.o.o., OIB 40322877343</izvorni_sadrzaj>
    <derivirana_varijabla naziv="DomainObject.Predmet.ProtustrankaFormatedOIB_1">  VODE MOSLAVINE d.o.o., OIB 40322877343</derivirana_varijabla>
  </DomainObject.Predmet.ProtustrankaFormatedOIB>
  <DomainObject.Predmet.ProtustrankaFormatedWithAdress>
    <izvorni_sadrzaj> VODE MOSLAVINE d.o.o., Ulica Ruža 41, 10310 Ivanić-Grad</izvorni_sadrzaj>
    <derivirana_varijabla naziv="DomainObject.Predmet.ProtustrankaFormatedWithAdress_1"> VODE MOSLAVINE d.o.o., Ulica Ruža 41, 10310 Ivanić-Grad</derivirana_varijabla>
  </DomainObject.Predmet.ProtustrankaFormatedWithAdress>
  <DomainObject.Predmet.ProtustrankaFormatedWithAdressOIB>
    <izvorni_sadrzaj> VODE MOSLAVINE d.o.o., OIB 40322877343, Ulica Ruža 41, 10310 Ivanić-Grad</izvorni_sadrzaj>
    <derivirana_varijabla naziv="DomainObject.Predmet.ProtustrankaFormatedWithAdressOIB_1"> VODE MOSLAVINE d.o.o., OIB 40322877343, Ulica Ruža 41, 10310 Ivanić-Grad</derivirana_varijabla>
  </DomainObject.Predmet.ProtustrankaFormatedWithAdressOIB>
  <DomainObject.Predmet.ProtustrankaWithAdress>
    <izvorni_sadrzaj>VODE MOSLAVINE d.o.o. Ulica Ruža 41, 10310 Ivanić-Grad</izvorni_sadrzaj>
    <derivirana_varijabla naziv="DomainObject.Predmet.ProtustrankaWithAdress_1">VODE MOSLAVINE d.o.o. Ulica Ruža 41, 10310 Ivanić-Grad</derivirana_varijabla>
  </DomainObject.Predmet.ProtustrankaWithAdress>
  <DomainObject.Predmet.ProtustrankaWithAdressOIB>
    <izvorni_sadrzaj>VODE MOSLAVINE d.o.o., OIB 40322877343, Ulica Ruža 41, 10310 Ivanić-Grad</izvorni_sadrzaj>
    <derivirana_varijabla naziv="DomainObject.Predmet.ProtustrankaWithAdressOIB_1">VODE MOSLAVINE d.o.o., OIB 40322877343, Ulica Ruža 41, 10310 Ivanić-Grad</derivirana_varijabla>
  </DomainObject.Predmet.ProtustrankaWithAdressOIB>
  <DomainObject.Predmet.ProtustrankaNazivFormated>
    <izvorni_sadrzaj>VODE MOSLAVINE d.o.o.</izvorni_sadrzaj>
    <derivirana_varijabla naziv="DomainObject.Predmet.ProtustrankaNazivFormated_1">VODE MOSLAVINE d.o.o.</derivirana_varijabla>
  </DomainObject.Predmet.ProtustrankaNazivFormated>
  <DomainObject.Predmet.ProtustrankaNazivFormatedOIB>
    <izvorni_sadrzaj>VODE MOSLAVINE d.o.o., OIB 40322877343</izvorni_sadrzaj>
    <derivirana_varijabla naziv="DomainObject.Predmet.ProtustrankaNazivFormatedOIB_1">VODE MOSLAVINE d.o.o., OIB 40322877343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VODE MOSLAVINE d.o.o.</item>
    </izvorni_sadrzaj>
    <derivirana_varijabla naziv="DomainObject.Predmet.ProtuStrankaListFormated_1">
      <item>VODE MOSLAVINE d.o.o.</item>
    </derivirana_varijabla>
  </DomainObject.Predmet.ProtuStrankaListFormated>
  <DomainObject.Predmet.ProtuStrankaListFormatedOIB>
    <izvorni_sadrzaj>
      <item>VODE MOSLAVINE d.o.o., OIB 40322877343</item>
    </izvorni_sadrzaj>
    <derivirana_varijabla naziv="DomainObject.Predmet.ProtuStrankaListFormatedOIB_1">
      <item>VODE MOSLAVINE d.o.o., OIB 40322877343</item>
    </derivirana_varijabla>
  </DomainObject.Predmet.ProtuStrankaListFormatedOIB>
  <DomainObject.Predmet.ProtuStrankaListFormatedWithAdress>
    <izvorni_sadrzaj>
      <item>VODE MOSLAVINE d.o.o., Ulica Ruža 41, 10310 Ivanić-Grad</item>
    </izvorni_sadrzaj>
    <derivirana_varijabla naziv="DomainObject.Predmet.ProtuStrankaListFormatedWithAdress_1">
      <item>VODE MOSLAVINE d.o.o., Ulica Ruža 41, 10310 Ivanić-Grad</item>
    </derivirana_varijabla>
  </DomainObject.Predmet.ProtuStrankaListFormatedWithAdress>
  <DomainObject.Predmet.ProtuStrankaListFormatedWithAdressOIB>
    <izvorni_sadrzaj>
      <item>VODE MOSLAVINE d.o.o., OIB 40322877343, Ulica Ruža 41, 10310 Ivanić-Grad</item>
    </izvorni_sadrzaj>
    <derivirana_varijabla naziv="DomainObject.Predmet.ProtuStrankaListFormatedWithAdressOIB_1">
      <item>VODE MOSLAVINE d.o.o., OIB 40322877343, Ulica Ruža 41, 10310 Ivanić-Grad</item>
    </derivirana_varijabla>
  </DomainObject.Predmet.ProtuStrankaListFormatedWithAdressOIB>
  <DomainObject.Predmet.ProtuStrankaListNazivFormated>
    <izvorni_sadrzaj>
      <item>VODE MOSLAVINE d.o.o.</item>
    </izvorni_sadrzaj>
    <derivirana_varijabla naziv="DomainObject.Predmet.ProtuStrankaListNazivFormated_1">
      <item>VODE MOSLAVINE d.o.o.</item>
    </derivirana_varijabla>
  </DomainObject.Predmet.ProtuStrankaListNazivFormated>
  <DomainObject.Predmet.ProtuStrankaListNazivFormatedOIB>
    <izvorni_sadrzaj>
      <item>VODE MOSLAVINE d.o.o., OIB 40322877343</item>
    </izvorni_sadrzaj>
    <derivirana_varijabla naziv="DomainObject.Predmet.ProtuStrankaListNazivFormatedOIB_1">
      <item>VODE MOSLAVINE d.o.o., OIB 40322877343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VODE MOSLAVINE d.o.o.</izvorni_sadrzaj>
    <derivirana_varijabla naziv="DomainObject.Predmet.ProtustrankaIDrugi_1">VODE MOSLAVINE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VODE MOSLAVINE d.o.o., OIB 40322877343, Ulica Ruža 41, 10310 Ivanić-Grad</izvorni_sadrzaj>
    <derivirana_varijabla naziv="DomainObject.Predmet.ProtustrankaIDrugiAdressOIB_1">VODE MOSLAVINE d.o.o., OIB 40322877343, Ulica Ruža 41,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VODE MOSLAVINE d.o.o.</item>
      <item>Financijska agencija</item>
    </izvorni_sadrzaj>
    <derivirana_varijabla naziv="DomainObject.Predmet.SudioniciListNaziv_1">
      <item>VODE MOSLAVINE d.o.o.</item>
      <item>Financijska agencija</item>
    </derivirana_varijabla>
  </DomainObject.Predmet.SudioniciListNaziv>
  <DomainObject.Predmet.SudioniciListAdressOIB>
    <izvorni_sadrzaj>
      <item>VODE MOSLAVINE d.o.o., OIB 40322877343, Ulica Ruža 41,10310 Ivanić-Grad</item>
      <item>Financijska agencija, OIB 85821130368, TRG SVIBANJSKIH ŽRTAVA 1995. 1,10000 Zagreb</item>
    </izvorni_sadrzaj>
    <derivirana_varijabla naziv="DomainObject.Predmet.SudioniciListAdressOIB_1">
      <item>VODE MOSLAVINE d.o.o., OIB 40322877343, Ulica Ruža 41,10310 Ivanić-Grad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40322877343</item>
      <item>, OIB 85821130368</item>
    </izvorni_sadrzaj>
    <derivirana_varijabla naziv="DomainObject.Predmet.SudioniciListNazivOIB_1">
      <item>, OIB 40322877343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2019.</izvorni_sadrzaj>
    <derivirana_varijabla naziv="DomainObject.Predmet.DatumPocetkaProcesa_1">25.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